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A7709B" w:rsidP="006B4D49">
      <w:pPr>
        <w:jc w:val="center"/>
        <w:rPr>
          <w:b/>
          <w:bCs/>
          <w:shadow/>
          <w:sz w:val="40"/>
          <w:szCs w:val="40"/>
          <w:rtl/>
        </w:rPr>
      </w:pPr>
      <w:r w:rsidRPr="00A7709B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F37FD5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ابراهيم</w:t>
            </w:r>
            <w:r w:rsidR="00706BB4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عماد عبد الفتاح الحو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F37FD5" w:rsidRDefault="00706BB4" w:rsidP="00270AE4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 xml:space="preserve">Imad Abdel Fattah </w:t>
            </w:r>
            <w:r>
              <w:rPr>
                <w:rFonts w:cs="Simplified Arabic"/>
                <w:sz w:val="28"/>
                <w:szCs w:val="28"/>
                <w:lang w:eastAsia="en-US"/>
              </w:rPr>
              <w:t>El How</w:t>
            </w:r>
            <w:r w:rsidR="00270AE4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  <w:r w:rsidR="00F37FD5" w:rsidRPr="00F37FD5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F37FD5" w:rsidP="00F37FD5">
            <w:pPr>
              <w:jc w:val="center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31/7/2013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706BB4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12/12/2014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706BB4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>Wafa 'Mohammed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El How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706BB4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وفاء محمد الحو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706BB4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>Wafa 'Mohammed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El How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706BB4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وفاء محمد الحو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706BB4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 xml:space="preserve">GAZA </w:t>
            </w:r>
            <w:r>
              <w:rPr>
                <w:rFonts w:cs="Simplified Arabic"/>
                <w:sz w:val="28"/>
                <w:szCs w:val="28"/>
                <w:lang w:eastAsia="en-US"/>
              </w:rPr>
              <w:t>-</w:t>
            </w:r>
            <w:r w:rsidRPr="00706BB4">
              <w:rPr>
                <w:rFonts w:cs="Simplified Arabic"/>
                <w:sz w:val="28"/>
                <w:szCs w:val="28"/>
                <w:lang w:eastAsia="en-US"/>
              </w:rPr>
              <w:t>Saftawi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706BB4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706BB4">
              <w:rPr>
                <w:rFonts w:cs="Simplified Arabic"/>
                <w:sz w:val="24"/>
                <w:szCs w:val="24"/>
                <w:rtl/>
                <w:lang w:eastAsia="en-US"/>
              </w:rPr>
              <w:t>غزة- الصفطاوي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706BB4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7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706BB4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706BB4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54D" w:rsidRDefault="0037754D">
      <w:r>
        <w:separator/>
      </w:r>
    </w:p>
  </w:endnote>
  <w:endnote w:type="continuationSeparator" w:id="1">
    <w:p w:rsidR="0037754D" w:rsidRDefault="00377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A7709B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54D" w:rsidRDefault="0037754D">
      <w:r>
        <w:separator/>
      </w:r>
    </w:p>
  </w:footnote>
  <w:footnote w:type="continuationSeparator" w:id="1">
    <w:p w:rsidR="0037754D" w:rsidRDefault="00377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A7709B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70AE4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7754D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14D7"/>
    <w:rsid w:val="00702957"/>
    <w:rsid w:val="00705735"/>
    <w:rsid w:val="00706BB4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7709B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B55E1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367A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37FD5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8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9066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5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60623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3025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8935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61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7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159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8160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022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65572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90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4</cp:revision>
  <cp:lastPrinted>2003-11-30T22:05:00Z</cp:lastPrinted>
  <dcterms:created xsi:type="dcterms:W3CDTF">2016-08-27T09:17:00Z</dcterms:created>
  <dcterms:modified xsi:type="dcterms:W3CDTF">2016-08-27T09:41:00Z</dcterms:modified>
</cp:coreProperties>
</file>